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DB2CF5" w14:textId="11297508" w:rsidR="00BA00AB" w:rsidRDefault="00BD62A6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Henry FULFORD</w:t>
      </w:r>
      <w:r>
        <w:rPr>
          <w:rFonts w:cs="Times New Roman"/>
          <w:szCs w:val="24"/>
        </w:rPr>
        <w:t xml:space="preserve">      (fl.1401)</w:t>
      </w:r>
    </w:p>
    <w:p w14:paraId="60E63901" w14:textId="77777777" w:rsidR="00BD62A6" w:rsidRDefault="00BD62A6" w:rsidP="009139A6">
      <w:pPr>
        <w:pStyle w:val="NoSpacing"/>
        <w:rPr>
          <w:rFonts w:cs="Times New Roman"/>
          <w:szCs w:val="24"/>
        </w:rPr>
      </w:pPr>
    </w:p>
    <w:p w14:paraId="708E5E98" w14:textId="77777777" w:rsidR="00BD62A6" w:rsidRDefault="00BD62A6" w:rsidP="009139A6">
      <w:pPr>
        <w:pStyle w:val="NoSpacing"/>
        <w:rPr>
          <w:rFonts w:cs="Times New Roman"/>
          <w:szCs w:val="24"/>
        </w:rPr>
      </w:pPr>
    </w:p>
    <w:p w14:paraId="62F9A3CF" w14:textId="06818E3F" w:rsidR="00BD62A6" w:rsidRDefault="00BD62A6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16 May1401</w:t>
      </w:r>
      <w:r>
        <w:rPr>
          <w:rFonts w:cs="Times New Roman"/>
          <w:szCs w:val="24"/>
        </w:rPr>
        <w:tab/>
        <w:t>On a commission of the peace for Cornwall.   (C.P.R. 1399-1401 p.557)</w:t>
      </w:r>
    </w:p>
    <w:p w14:paraId="6FC44B2D" w14:textId="77777777" w:rsidR="00BD62A6" w:rsidRDefault="00BD62A6" w:rsidP="009139A6">
      <w:pPr>
        <w:pStyle w:val="NoSpacing"/>
        <w:rPr>
          <w:rFonts w:cs="Times New Roman"/>
          <w:szCs w:val="24"/>
        </w:rPr>
      </w:pPr>
    </w:p>
    <w:p w14:paraId="01A69479" w14:textId="77777777" w:rsidR="00BD62A6" w:rsidRDefault="00BD62A6" w:rsidP="009139A6">
      <w:pPr>
        <w:pStyle w:val="NoSpacing"/>
        <w:rPr>
          <w:rFonts w:cs="Times New Roman"/>
          <w:szCs w:val="24"/>
        </w:rPr>
      </w:pPr>
    </w:p>
    <w:p w14:paraId="3BA3ED02" w14:textId="5F7C9677" w:rsidR="00BD62A6" w:rsidRPr="00BD62A6" w:rsidRDefault="00BD62A6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19 April 2025</w:t>
      </w:r>
    </w:p>
    <w:sectPr w:rsidR="00BD62A6" w:rsidRPr="00BD62A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C0B430" w14:textId="77777777" w:rsidR="00BD62A6" w:rsidRDefault="00BD62A6" w:rsidP="009139A6">
      <w:r>
        <w:separator/>
      </w:r>
    </w:p>
  </w:endnote>
  <w:endnote w:type="continuationSeparator" w:id="0">
    <w:p w14:paraId="2F7462F6" w14:textId="77777777" w:rsidR="00BD62A6" w:rsidRDefault="00BD62A6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631B01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10DE1A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6E40A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C38DC0" w14:textId="77777777" w:rsidR="00BD62A6" w:rsidRDefault="00BD62A6" w:rsidP="009139A6">
      <w:r>
        <w:separator/>
      </w:r>
    </w:p>
  </w:footnote>
  <w:footnote w:type="continuationSeparator" w:id="0">
    <w:p w14:paraId="5A093B57" w14:textId="77777777" w:rsidR="00BD62A6" w:rsidRDefault="00BD62A6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17BACA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5DE89A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7732FD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2A6"/>
    <w:rsid w:val="000666E0"/>
    <w:rsid w:val="000A2E7A"/>
    <w:rsid w:val="001307AC"/>
    <w:rsid w:val="00190DFA"/>
    <w:rsid w:val="002510B7"/>
    <w:rsid w:val="00270799"/>
    <w:rsid w:val="002737D5"/>
    <w:rsid w:val="00357E4A"/>
    <w:rsid w:val="005C130B"/>
    <w:rsid w:val="00603C8A"/>
    <w:rsid w:val="00826F5C"/>
    <w:rsid w:val="009139A6"/>
    <w:rsid w:val="009345A1"/>
    <w:rsid w:val="009411C2"/>
    <w:rsid w:val="009448BB"/>
    <w:rsid w:val="00946A41"/>
    <w:rsid w:val="00947624"/>
    <w:rsid w:val="00A3176C"/>
    <w:rsid w:val="00A47C87"/>
    <w:rsid w:val="00AE65F8"/>
    <w:rsid w:val="00BA00AB"/>
    <w:rsid w:val="00BD62A6"/>
    <w:rsid w:val="00C71834"/>
    <w:rsid w:val="00CB4ED9"/>
    <w:rsid w:val="00D72F1F"/>
    <w:rsid w:val="00DE227A"/>
    <w:rsid w:val="00E61DA6"/>
    <w:rsid w:val="00EB3209"/>
    <w:rsid w:val="00F1491A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46C3DB"/>
  <w15:chartTrackingRefBased/>
  <w15:docId w15:val="{10FA333F-8F01-4A63-AFAC-31BDAB9794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2</TotalTime>
  <Pages>1</Pages>
  <Words>19</Words>
  <Characters>109</Characters>
  <Application>Microsoft Office Word</Application>
  <DocSecurity>0</DocSecurity>
  <Lines>1</Lines>
  <Paragraphs>1</Paragraphs>
  <ScaleCrop>false</ScaleCrop>
  <Company/>
  <LinksUpToDate>false</LinksUpToDate>
  <CharactersWithSpaces>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2025-04-19T18:54:00Z</dcterms:created>
  <dcterms:modified xsi:type="dcterms:W3CDTF">2025-04-19T18:56:00Z</dcterms:modified>
</cp:coreProperties>
</file>